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CF6B8" w14:textId="77777777" w:rsidR="003C69EC" w:rsidRDefault="00943C76" w:rsidP="00943C76">
      <w:pPr>
        <w:pStyle w:val="Ttulo"/>
        <w:jc w:val="center"/>
        <w:rPr>
          <w:rFonts w:ascii="Calibri Light" w:hAnsi="Calibri Light"/>
          <w:b/>
          <w:noProof/>
          <w:color w:val="000000"/>
          <w:sz w:val="32"/>
          <w:lang w:val="es-ES"/>
        </w:rPr>
      </w:pPr>
      <w:r w:rsidRPr="003000CB">
        <w:rPr>
          <w:rFonts w:ascii="Calibri Light" w:hAnsi="Calibri Light"/>
          <w:b/>
          <w:noProof/>
          <w:color w:val="000000"/>
          <w:sz w:val="32"/>
          <w:lang w:val="es-ES"/>
        </w:rPr>
        <w:t>DICTAMEN DEL INFORME FINAL</w:t>
      </w:r>
    </w:p>
    <w:p w14:paraId="5549E109" w14:textId="77777777" w:rsidR="008413B0" w:rsidRPr="008413B0" w:rsidRDefault="008413B0" w:rsidP="008413B0">
      <w:pPr>
        <w:rPr>
          <w:lang w:val="es-ES"/>
        </w:rPr>
      </w:pPr>
    </w:p>
    <w:p w14:paraId="04F1C644" w14:textId="4A1D7128" w:rsidR="003A7263" w:rsidRPr="00671B25" w:rsidRDefault="003000CB" w:rsidP="001A66DB">
      <w:pPr>
        <w:spacing w:after="0"/>
        <w:jc w:val="both"/>
        <w:rPr>
          <w:sz w:val="20"/>
          <w:lang w:val="es-ES"/>
        </w:rPr>
      </w:pPr>
      <w:r>
        <w:rPr>
          <w:sz w:val="20"/>
          <w:lang w:val="es-ES"/>
        </w:rPr>
        <w:t>El</w:t>
      </w:r>
      <w:r w:rsidR="003A7263" w:rsidRPr="00671B25">
        <w:rPr>
          <w:sz w:val="20"/>
          <w:lang w:val="es-ES"/>
        </w:rPr>
        <w:t xml:space="preserve"> día ___de _</w:t>
      </w:r>
      <w:r w:rsidR="00271765" w:rsidRPr="00671B25">
        <w:rPr>
          <w:sz w:val="20"/>
          <w:u w:val="single"/>
          <w:lang w:val="es-ES"/>
        </w:rPr>
        <w:t xml:space="preserve"> </w:t>
      </w:r>
      <w:r w:rsidR="003A7263" w:rsidRPr="00671B25">
        <w:rPr>
          <w:sz w:val="20"/>
          <w:u w:val="single"/>
          <w:lang w:val="es-ES"/>
        </w:rPr>
        <w:t xml:space="preserve">_ </w:t>
      </w:r>
      <w:r w:rsidR="003A7263" w:rsidRPr="00671B25">
        <w:rPr>
          <w:sz w:val="20"/>
          <w:lang w:val="es-ES"/>
        </w:rPr>
        <w:t>del año__</w:t>
      </w:r>
      <w:r w:rsidR="004824D0" w:rsidRPr="00671B25">
        <w:rPr>
          <w:sz w:val="20"/>
          <w:lang w:val="es-ES"/>
        </w:rPr>
        <w:t>, se recibió el INFORME TÉ</w:t>
      </w:r>
      <w:r w:rsidR="003A7263" w:rsidRPr="00671B25">
        <w:rPr>
          <w:sz w:val="20"/>
          <w:lang w:val="es-ES"/>
        </w:rPr>
        <w:t xml:space="preserve">CNICO </w:t>
      </w:r>
      <w:r w:rsidR="004824D0" w:rsidRPr="00671B25">
        <w:rPr>
          <w:sz w:val="20"/>
          <w:lang w:val="es-ES"/>
        </w:rPr>
        <w:t>que a continuación se describe.</w:t>
      </w:r>
    </w:p>
    <w:p w14:paraId="4A4FD4E0" w14:textId="77777777" w:rsidR="004824D0" w:rsidRPr="003000CB" w:rsidRDefault="004824D0" w:rsidP="004824D0">
      <w:pPr>
        <w:spacing w:after="0"/>
        <w:rPr>
          <w:sz w:val="16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40"/>
        <w:gridCol w:w="7010"/>
      </w:tblGrid>
      <w:tr w:rsidR="00943C76" w:rsidRPr="0018582F" w14:paraId="00958DE1" w14:textId="77777777" w:rsidTr="003000CB">
        <w:trPr>
          <w:trHeight w:val="5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A67BB9" w14:textId="77777777" w:rsidR="00943C76" w:rsidRPr="00F876D1" w:rsidRDefault="00943C76" w:rsidP="001A66DB">
            <w:pPr>
              <w:jc w:val="right"/>
              <w:rPr>
                <w:rFonts w:ascii="Calibri" w:hAnsi="Calibri"/>
                <w:b/>
                <w:noProof/>
                <w:sz w:val="20"/>
                <w:lang w:val="es-ES"/>
              </w:rPr>
            </w:pPr>
            <w:r w:rsidRPr="00F876D1">
              <w:rPr>
                <w:rFonts w:ascii="Calibri" w:hAnsi="Calibri"/>
                <w:b/>
                <w:noProof/>
                <w:sz w:val="20"/>
                <w:lang w:val="es-ES"/>
              </w:rPr>
              <w:t>NOMBRE DEL PROYECTO: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56D0E" w14:textId="668AF9D3" w:rsidR="00943C76" w:rsidRPr="00D7755F" w:rsidRDefault="00943C76" w:rsidP="0018582F">
            <w:pPr>
              <w:pStyle w:val="Sinespaciado"/>
              <w:jc w:val="both"/>
              <w:rPr>
                <w:noProof/>
                <w:sz w:val="18"/>
                <w:szCs w:val="18"/>
                <w:lang w:val="es-MX"/>
              </w:rPr>
            </w:pPr>
          </w:p>
        </w:tc>
      </w:tr>
      <w:tr w:rsidR="004824D0" w:rsidRPr="00A771D7" w14:paraId="74814FFF" w14:textId="77777777" w:rsidTr="003000CB">
        <w:trPr>
          <w:trHeight w:val="219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709169" w14:textId="77777777" w:rsidR="004824D0" w:rsidRPr="00F876D1" w:rsidRDefault="003000CB" w:rsidP="001A66DB">
            <w:pPr>
              <w:jc w:val="right"/>
              <w:rPr>
                <w:rFonts w:ascii="Calibri" w:hAnsi="Calibri"/>
                <w:b/>
                <w:noProof/>
                <w:sz w:val="20"/>
                <w:lang w:val="es-ES"/>
              </w:rPr>
            </w:pPr>
            <w:r>
              <w:rPr>
                <w:rFonts w:ascii="Calibri" w:hAnsi="Calibri"/>
                <w:b/>
                <w:noProof/>
                <w:sz w:val="20"/>
                <w:lang w:val="es-ES"/>
              </w:rPr>
              <w:t>Docentes Participantes</w:t>
            </w:r>
            <w:r w:rsidR="004824D0" w:rsidRPr="00F876D1">
              <w:rPr>
                <w:rFonts w:ascii="Calibri" w:hAnsi="Calibri"/>
                <w:b/>
                <w:noProof/>
                <w:sz w:val="20"/>
                <w:lang w:val="es-ES"/>
              </w:rPr>
              <w:t>: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7241D" w14:textId="7C9EFBE0" w:rsidR="004041D9" w:rsidRPr="00D7755F" w:rsidRDefault="004041D9" w:rsidP="002A1875">
            <w:pPr>
              <w:rPr>
                <w:noProof/>
                <w:sz w:val="18"/>
                <w:szCs w:val="18"/>
                <w:lang w:val="es-ES"/>
              </w:rPr>
            </w:pPr>
          </w:p>
        </w:tc>
      </w:tr>
      <w:tr w:rsidR="003000CB" w:rsidRPr="0018582F" w14:paraId="57CFB3A2" w14:textId="77777777" w:rsidTr="00D7755F">
        <w:trPr>
          <w:trHeight w:val="41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E6D3F6" w14:textId="77777777" w:rsidR="003000CB" w:rsidRPr="00F876D1" w:rsidRDefault="003000CB" w:rsidP="00056E11">
            <w:pPr>
              <w:jc w:val="right"/>
              <w:rPr>
                <w:rFonts w:ascii="Calibri" w:hAnsi="Calibri"/>
                <w:b/>
                <w:noProof/>
                <w:sz w:val="20"/>
                <w:lang w:val="es-ES"/>
              </w:rPr>
            </w:pPr>
            <w:r>
              <w:rPr>
                <w:rFonts w:ascii="Calibri" w:hAnsi="Calibri"/>
                <w:b/>
                <w:noProof/>
                <w:sz w:val="20"/>
                <w:lang w:val="es-ES"/>
              </w:rPr>
              <w:t>Alumnos Participantes</w:t>
            </w:r>
            <w:r w:rsidRPr="00F876D1">
              <w:rPr>
                <w:rFonts w:ascii="Calibri" w:hAnsi="Calibri"/>
                <w:b/>
                <w:noProof/>
                <w:sz w:val="20"/>
                <w:lang w:val="es-ES"/>
              </w:rPr>
              <w:t>:</w:t>
            </w:r>
          </w:p>
        </w:tc>
        <w:tc>
          <w:tcPr>
            <w:tcW w:w="7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0F97B" w14:textId="7A31B39D" w:rsidR="00335167" w:rsidRPr="00D7755F" w:rsidRDefault="00335167" w:rsidP="00056E11">
            <w:pPr>
              <w:rPr>
                <w:noProof/>
                <w:sz w:val="18"/>
                <w:szCs w:val="18"/>
                <w:lang w:val="es-ES"/>
              </w:rPr>
            </w:pPr>
          </w:p>
        </w:tc>
      </w:tr>
      <w:tr w:rsidR="003000CB" w:rsidRPr="00CF2563" w14:paraId="4F87AF84" w14:textId="77777777" w:rsidTr="00F876D1">
        <w:trPr>
          <w:trHeight w:val="296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B206C" w14:textId="77777777" w:rsidR="003000CB" w:rsidRPr="00671B25" w:rsidRDefault="003000CB" w:rsidP="003A7263">
            <w:pPr>
              <w:jc w:val="center"/>
              <w:rPr>
                <w:rFonts w:ascii="Calibri" w:hAnsi="Calibri"/>
                <w:b/>
                <w:noProof/>
                <w:sz w:val="20"/>
                <w:lang w:val="es-ES"/>
              </w:rPr>
            </w:pPr>
            <w:r>
              <w:rPr>
                <w:rFonts w:ascii="Calibri" w:hAnsi="Calibri"/>
                <w:b/>
                <w:noProof/>
                <w:sz w:val="20"/>
                <w:lang w:val="es-ES"/>
              </w:rPr>
              <w:t>RESUMEN</w:t>
            </w:r>
          </w:p>
        </w:tc>
      </w:tr>
      <w:tr w:rsidR="003000CB" w:rsidRPr="0018582F" w14:paraId="7EFFE663" w14:textId="77777777" w:rsidTr="002A1875">
        <w:trPr>
          <w:trHeight w:val="2060"/>
        </w:trPr>
        <w:tc>
          <w:tcPr>
            <w:tcW w:w="9350" w:type="dxa"/>
            <w:gridSpan w:val="2"/>
            <w:tcBorders>
              <w:top w:val="single" w:sz="4" w:space="0" w:color="auto"/>
            </w:tcBorders>
          </w:tcPr>
          <w:p w14:paraId="23654474" w14:textId="5FC475F6" w:rsidR="000D6BC6" w:rsidRPr="00CF2563" w:rsidRDefault="00CA5CAA" w:rsidP="008413B0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noProof/>
                <w:sz w:val="18"/>
                <w:lang w:val="es-MX"/>
              </w:rPr>
            </w:pPr>
            <w:bookmarkStart w:id="0" w:name="_Hlk499898036"/>
            <w:r w:rsidRPr="00CA5CAA">
              <w:rPr>
                <w:rFonts w:eastAsia="Times New Roman" w:cs="Arial"/>
                <w:color w:val="000000"/>
                <w:sz w:val="18"/>
                <w:szCs w:val="18"/>
                <w:lang w:val="es-MX"/>
              </w:rPr>
              <w:t>.</w:t>
            </w:r>
            <w:bookmarkEnd w:id="0"/>
          </w:p>
        </w:tc>
      </w:tr>
    </w:tbl>
    <w:p w14:paraId="7F9481D5" w14:textId="77777777" w:rsidR="00D7755F" w:rsidRDefault="00D7755F" w:rsidP="00943C7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noProof/>
          <w:sz w:val="20"/>
          <w:lang w:val="es-ES"/>
        </w:rPr>
      </w:pPr>
    </w:p>
    <w:p w14:paraId="51045618" w14:textId="398D35A4" w:rsidR="00943C76" w:rsidRPr="00671B25" w:rsidRDefault="00943C76" w:rsidP="00943C7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noProof/>
          <w:sz w:val="20"/>
          <w:lang w:val="es-ES"/>
        </w:rPr>
      </w:pPr>
      <w:r w:rsidRPr="00671B25">
        <w:rPr>
          <w:rFonts w:ascii="Calibri" w:hAnsi="Calibri"/>
          <w:noProof/>
          <w:sz w:val="20"/>
          <w:lang w:val="es-ES"/>
        </w:rPr>
        <w:t>Con los resultados obtenidos en el presente proyecto</w:t>
      </w:r>
      <w:r w:rsidR="003B203E">
        <w:rPr>
          <w:rFonts w:ascii="Calibri" w:hAnsi="Calibri"/>
          <w:noProof/>
          <w:sz w:val="20"/>
          <w:lang w:val="es-ES"/>
        </w:rPr>
        <w:t>,</w:t>
      </w:r>
      <w:r w:rsidRPr="00671B25">
        <w:rPr>
          <w:rFonts w:ascii="Calibri" w:hAnsi="Calibri"/>
          <w:noProof/>
          <w:sz w:val="20"/>
          <w:lang w:val="es-ES"/>
        </w:rPr>
        <w:t xml:space="preserve"> </w:t>
      </w:r>
      <w:r w:rsidR="00F876D1">
        <w:rPr>
          <w:rFonts w:ascii="Calibri" w:hAnsi="Calibri"/>
          <w:noProof/>
          <w:sz w:val="20"/>
          <w:lang w:val="es-ES"/>
        </w:rPr>
        <w:t xml:space="preserve">en </w:t>
      </w:r>
      <w:r w:rsidR="00271765">
        <w:rPr>
          <w:rFonts w:ascii="Calibri" w:hAnsi="Calibri"/>
          <w:noProof/>
          <w:sz w:val="20"/>
          <w:u w:val="single"/>
          <w:lang w:val="es-ES"/>
        </w:rPr>
        <w:t>___________________</w:t>
      </w:r>
      <w:r w:rsidR="00671B25" w:rsidRPr="00671B25">
        <w:rPr>
          <w:rFonts w:ascii="Calibri" w:hAnsi="Calibri"/>
          <w:noProof/>
          <w:sz w:val="20"/>
          <w:lang w:val="es-ES"/>
        </w:rPr>
        <w:t>obtivimos</w:t>
      </w:r>
      <w:r w:rsidRPr="00671B25">
        <w:rPr>
          <w:rFonts w:ascii="Calibri" w:hAnsi="Calibri"/>
          <w:noProof/>
          <w:sz w:val="20"/>
          <w:lang w:val="es-ES"/>
        </w:rPr>
        <w:t xml:space="preserve"> los siguientes beneficios: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1B25" w:rsidRPr="0018582F" w14:paraId="59D65C2A" w14:textId="77777777" w:rsidTr="002A1875">
        <w:trPr>
          <w:trHeight w:val="1133"/>
        </w:trPr>
        <w:tc>
          <w:tcPr>
            <w:tcW w:w="9350" w:type="dxa"/>
          </w:tcPr>
          <w:p w14:paraId="2E67A94B" w14:textId="794FB1A3" w:rsidR="00671B25" w:rsidRPr="00D7755F" w:rsidRDefault="00D7755F" w:rsidP="00271765">
            <w:pPr>
              <w:ind w:left="720"/>
              <w:jc w:val="both"/>
              <w:textAlignment w:val="baseline"/>
              <w:rPr>
                <w:rFonts w:ascii="Calibri" w:hAnsi="Calibri"/>
                <w:noProof/>
                <w:sz w:val="16"/>
                <w:lang w:val="es-MX"/>
              </w:rPr>
            </w:pPr>
            <w:r w:rsidRPr="00D7755F">
              <w:rPr>
                <w:rFonts w:eastAsia="Times New Roman" w:cs="Arial"/>
                <w:color w:val="000000"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0F9AA0C3" w14:textId="77777777" w:rsidR="00902EAE" w:rsidRDefault="00902EAE" w:rsidP="00943C7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noProof/>
          <w:sz w:val="20"/>
          <w:lang w:val="es-ES"/>
        </w:rPr>
      </w:pPr>
    </w:p>
    <w:p w14:paraId="3A1602BA" w14:textId="77777777" w:rsidR="00943C76" w:rsidRPr="00671B25" w:rsidRDefault="00943C76" w:rsidP="00943C7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noProof/>
          <w:sz w:val="20"/>
          <w:lang w:val="es-ES"/>
        </w:rPr>
      </w:pPr>
      <w:r w:rsidRPr="00671B25">
        <w:rPr>
          <w:rFonts w:ascii="Calibri" w:hAnsi="Calibri"/>
          <w:noProof/>
          <w:sz w:val="20"/>
          <w:lang w:val="es-ES"/>
        </w:rPr>
        <w:t>Asimismo se avala que el proyecto desarrollado cuenta con</w:t>
      </w:r>
      <w:r w:rsidR="002A1875">
        <w:rPr>
          <w:rFonts w:ascii="Calibri" w:hAnsi="Calibri"/>
          <w:noProof/>
          <w:sz w:val="20"/>
          <w:lang w:val="es-ES"/>
        </w:rPr>
        <w:t xml:space="preserve"> las siguientes característi</w:t>
      </w:r>
      <w:r w:rsidRPr="00671B25">
        <w:rPr>
          <w:rFonts w:ascii="Calibri" w:hAnsi="Calibri"/>
          <w:noProof/>
          <w:sz w:val="20"/>
          <w:lang w:val="es-ES"/>
        </w:rPr>
        <w:t>as: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43C76" w:rsidRPr="00671B25" w14:paraId="5A761377" w14:textId="77777777" w:rsidTr="00F876D1">
        <w:tc>
          <w:tcPr>
            <w:tcW w:w="9350" w:type="dxa"/>
            <w:shd w:val="clear" w:color="auto" w:fill="D9D9D9" w:themeFill="background1" w:themeFillShade="D9"/>
          </w:tcPr>
          <w:p w14:paraId="797361A6" w14:textId="77777777" w:rsidR="00943C76" w:rsidRPr="00671B25" w:rsidRDefault="003000CB" w:rsidP="00943C7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noProof/>
                <w:sz w:val="20"/>
                <w:lang w:val="es-ES"/>
              </w:rPr>
            </w:pPr>
            <w:r>
              <w:rPr>
                <w:rFonts w:ascii="Calibri" w:hAnsi="Calibri"/>
                <w:noProof/>
                <w:sz w:val="20"/>
                <w:lang w:val="es-ES"/>
              </w:rPr>
              <w:t xml:space="preserve">METODOLOGIA E </w:t>
            </w:r>
            <w:r w:rsidR="00943C76" w:rsidRPr="00671B25">
              <w:rPr>
                <w:rFonts w:ascii="Calibri" w:hAnsi="Calibri"/>
                <w:noProof/>
                <w:sz w:val="20"/>
                <w:lang w:val="es-ES"/>
              </w:rPr>
              <w:t>INNOVACION</w:t>
            </w:r>
          </w:p>
        </w:tc>
      </w:tr>
      <w:tr w:rsidR="00943C76" w:rsidRPr="0018582F" w14:paraId="2CFD4897" w14:textId="77777777" w:rsidTr="00133224">
        <w:trPr>
          <w:trHeight w:val="503"/>
        </w:trPr>
        <w:tc>
          <w:tcPr>
            <w:tcW w:w="9350" w:type="dxa"/>
          </w:tcPr>
          <w:p w14:paraId="0003CDDD" w14:textId="015EAAFC" w:rsidR="003000CB" w:rsidRPr="00133224" w:rsidRDefault="003000CB" w:rsidP="008413B0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noProof/>
                <w:sz w:val="18"/>
                <w:lang w:val="es-ES"/>
              </w:rPr>
            </w:pPr>
          </w:p>
        </w:tc>
      </w:tr>
      <w:tr w:rsidR="00943C76" w:rsidRPr="00166FF1" w14:paraId="416945F9" w14:textId="77777777" w:rsidTr="00F876D1">
        <w:tc>
          <w:tcPr>
            <w:tcW w:w="9350" w:type="dxa"/>
            <w:shd w:val="clear" w:color="auto" w:fill="D9D9D9" w:themeFill="background1" w:themeFillShade="D9"/>
          </w:tcPr>
          <w:p w14:paraId="0BD69044" w14:textId="77777777" w:rsidR="00943C76" w:rsidRPr="00671B25" w:rsidRDefault="00943C76" w:rsidP="00943C7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noProof/>
                <w:sz w:val="20"/>
                <w:lang w:val="es-ES"/>
              </w:rPr>
            </w:pPr>
            <w:r w:rsidRPr="00671B25">
              <w:rPr>
                <w:rFonts w:ascii="Calibri" w:hAnsi="Calibri"/>
                <w:noProof/>
                <w:sz w:val="20"/>
                <w:lang w:val="es-ES"/>
              </w:rPr>
              <w:t>ORIGINALIDAD</w:t>
            </w:r>
          </w:p>
        </w:tc>
      </w:tr>
      <w:tr w:rsidR="00943C76" w:rsidRPr="0018582F" w14:paraId="3710C343" w14:textId="77777777" w:rsidTr="00CF2563">
        <w:trPr>
          <w:trHeight w:val="611"/>
        </w:trPr>
        <w:tc>
          <w:tcPr>
            <w:tcW w:w="9350" w:type="dxa"/>
          </w:tcPr>
          <w:p w14:paraId="473428DF" w14:textId="27D24743" w:rsidR="003000CB" w:rsidRPr="003726CE" w:rsidRDefault="008413B0" w:rsidP="008413B0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noProof/>
                <w:sz w:val="18"/>
                <w:lang w:val="es-ES"/>
              </w:rPr>
            </w:pPr>
            <w:r>
              <w:rPr>
                <w:rFonts w:ascii="Calibri" w:hAnsi="Calibri"/>
                <w:noProof/>
                <w:sz w:val="18"/>
                <w:lang w:val="es-ES"/>
              </w:rPr>
              <w:t xml:space="preserve">. </w:t>
            </w:r>
          </w:p>
        </w:tc>
      </w:tr>
      <w:tr w:rsidR="00943C76" w:rsidRPr="002A1875" w14:paraId="6EB36408" w14:textId="77777777" w:rsidTr="00F876D1">
        <w:tc>
          <w:tcPr>
            <w:tcW w:w="9350" w:type="dxa"/>
            <w:shd w:val="clear" w:color="auto" w:fill="D9D9D9" w:themeFill="background1" w:themeFillShade="D9"/>
          </w:tcPr>
          <w:p w14:paraId="191FA96C" w14:textId="77777777" w:rsidR="00943C76" w:rsidRPr="00671B25" w:rsidRDefault="00943C76" w:rsidP="00943C7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noProof/>
                <w:sz w:val="20"/>
                <w:lang w:val="es-ES"/>
              </w:rPr>
            </w:pPr>
            <w:r w:rsidRPr="00671B25">
              <w:rPr>
                <w:rFonts w:ascii="Calibri" w:hAnsi="Calibri"/>
                <w:noProof/>
                <w:sz w:val="20"/>
                <w:lang w:val="es-ES"/>
              </w:rPr>
              <w:t xml:space="preserve">FORMACION DE RECURSOS </w:t>
            </w:r>
            <w:r w:rsidRPr="00F876D1">
              <w:rPr>
                <w:rFonts w:ascii="Calibri" w:hAnsi="Calibri"/>
                <w:noProof/>
                <w:sz w:val="20"/>
                <w:shd w:val="clear" w:color="auto" w:fill="D9D9D9" w:themeFill="background1" w:themeFillShade="D9"/>
                <w:lang w:val="es-ES"/>
              </w:rPr>
              <w:t>HUMANOS</w:t>
            </w:r>
          </w:p>
        </w:tc>
      </w:tr>
      <w:tr w:rsidR="00943C76" w:rsidRPr="0018582F" w14:paraId="11643EE1" w14:textId="77777777" w:rsidTr="001324B0">
        <w:trPr>
          <w:trHeight w:val="706"/>
        </w:trPr>
        <w:tc>
          <w:tcPr>
            <w:tcW w:w="9350" w:type="dxa"/>
          </w:tcPr>
          <w:p w14:paraId="7F4B9370" w14:textId="49049448" w:rsidR="003000CB" w:rsidRPr="00E94353" w:rsidRDefault="003000CB" w:rsidP="008413B0">
            <w:pPr>
              <w:autoSpaceDE w:val="0"/>
              <w:autoSpaceDN w:val="0"/>
              <w:adjustRightInd w:val="0"/>
              <w:jc w:val="both"/>
              <w:rPr>
                <w:sz w:val="16"/>
                <w:lang w:val="es-MX"/>
              </w:rPr>
            </w:pPr>
          </w:p>
        </w:tc>
      </w:tr>
    </w:tbl>
    <w:p w14:paraId="09D355CE" w14:textId="77777777" w:rsidR="008413B0" w:rsidRDefault="008413B0" w:rsidP="001D4196">
      <w:pPr>
        <w:autoSpaceDE w:val="0"/>
        <w:autoSpaceDN w:val="0"/>
        <w:adjustRightInd w:val="0"/>
        <w:spacing w:after="0" w:line="240" w:lineRule="auto"/>
        <w:jc w:val="center"/>
        <w:rPr>
          <w:noProof/>
          <w:lang w:val="es-MX"/>
        </w:rPr>
      </w:pPr>
    </w:p>
    <w:p w14:paraId="4AFB14E4" w14:textId="77777777" w:rsidR="001D4196" w:rsidRDefault="003000CB" w:rsidP="001D4196">
      <w:pPr>
        <w:autoSpaceDE w:val="0"/>
        <w:autoSpaceDN w:val="0"/>
        <w:adjustRightInd w:val="0"/>
        <w:spacing w:after="0" w:line="240" w:lineRule="auto"/>
        <w:jc w:val="center"/>
        <w:rPr>
          <w:noProof/>
          <w:lang w:val="es-MX"/>
        </w:rPr>
      </w:pPr>
      <w:r>
        <w:rPr>
          <w:noProof/>
          <w:lang w:val="es-MX"/>
        </w:rPr>
        <w:t>Atentamente</w:t>
      </w:r>
    </w:p>
    <w:p w14:paraId="1D5D5D80" w14:textId="77777777" w:rsidR="001D4196" w:rsidRDefault="001D4196" w:rsidP="001D4196">
      <w:pPr>
        <w:autoSpaceDE w:val="0"/>
        <w:autoSpaceDN w:val="0"/>
        <w:adjustRightInd w:val="0"/>
        <w:spacing w:after="0" w:line="240" w:lineRule="auto"/>
        <w:jc w:val="center"/>
        <w:rPr>
          <w:noProof/>
          <w:lang w:val="es-MX"/>
        </w:rPr>
      </w:pPr>
    </w:p>
    <w:p w14:paraId="6D77C006" w14:textId="096D2566" w:rsidR="001324B0" w:rsidRDefault="00271765" w:rsidP="00902E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  <w:lang w:val="es-MX"/>
        </w:rPr>
      </w:pPr>
      <w:r>
        <w:rPr>
          <w:rFonts w:ascii="Arial" w:hAnsi="Arial" w:cs="Arial"/>
          <w:sz w:val="20"/>
          <w:szCs w:val="20"/>
          <w:shd w:val="clear" w:color="auto" w:fill="FFFFFF"/>
          <w:lang w:val="es-MX"/>
        </w:rPr>
        <w:t>________________________</w:t>
      </w:r>
    </w:p>
    <w:p w14:paraId="3B406105" w14:textId="759D4800" w:rsidR="00271765" w:rsidRDefault="00271765" w:rsidP="00902E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shd w:val="clear" w:color="auto" w:fill="FFFFFF"/>
          <w:lang w:val="es-MX"/>
        </w:rPr>
      </w:pPr>
      <w:r>
        <w:rPr>
          <w:rFonts w:ascii="Arial" w:hAnsi="Arial" w:cs="Arial"/>
          <w:sz w:val="20"/>
          <w:szCs w:val="20"/>
          <w:shd w:val="clear" w:color="auto" w:fill="FFFFFF"/>
          <w:lang w:val="es-MX"/>
        </w:rPr>
        <w:t>Nombre y puesto</w:t>
      </w:r>
    </w:p>
    <w:sectPr w:rsidR="00271765" w:rsidSect="00A771D7">
      <w:headerReference w:type="default" r:id="rId9"/>
      <w:footerReference w:type="default" r:id="rId10"/>
      <w:pgSz w:w="12240" w:h="15840"/>
      <w:pgMar w:top="1350" w:right="1440" w:bottom="630" w:left="1440" w:header="720" w:footer="5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03FE3" w14:textId="77777777" w:rsidR="00264C17" w:rsidRDefault="00264C17" w:rsidP="002D395A">
      <w:pPr>
        <w:spacing w:after="0" w:line="240" w:lineRule="auto"/>
      </w:pPr>
      <w:r>
        <w:separator/>
      </w:r>
    </w:p>
  </w:endnote>
  <w:endnote w:type="continuationSeparator" w:id="0">
    <w:p w14:paraId="0D32FD63" w14:textId="77777777" w:rsidR="00264C17" w:rsidRDefault="00264C17" w:rsidP="002D3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14E14" w14:textId="77777777" w:rsidR="00EF647E" w:rsidRPr="00EF647E" w:rsidRDefault="00EF647E" w:rsidP="00EF647E">
    <w:pPr>
      <w:pStyle w:val="Piedepgina"/>
      <w:jc w:val="center"/>
      <w:rPr>
        <w:rFonts w:ascii="Times New Roman" w:hAnsi="Times New Roman" w:cs="Times New Roman"/>
        <w:sz w:val="14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ABC40" w14:textId="77777777" w:rsidR="00264C17" w:rsidRDefault="00264C17" w:rsidP="002D395A">
      <w:pPr>
        <w:spacing w:after="0" w:line="240" w:lineRule="auto"/>
      </w:pPr>
      <w:r>
        <w:separator/>
      </w:r>
    </w:p>
  </w:footnote>
  <w:footnote w:type="continuationSeparator" w:id="0">
    <w:p w14:paraId="26DEB317" w14:textId="77777777" w:rsidR="00264C17" w:rsidRDefault="00264C17" w:rsidP="002D3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897F" w14:textId="77777777" w:rsidR="00902EAE" w:rsidRDefault="00902EAE">
    <w:pPr>
      <w:pStyle w:val="Encabezado"/>
    </w:pPr>
  </w:p>
  <w:p w14:paraId="0498B152" w14:textId="77777777" w:rsidR="00902EAE" w:rsidRPr="00902EAE" w:rsidRDefault="00902EAE" w:rsidP="00902EAE">
    <w:pPr>
      <w:pStyle w:val="Encabezado"/>
      <w:jc w:val="right"/>
      <w:rPr>
        <w:rFonts w:ascii="Times New Roman" w:hAnsi="Times New Roman" w:cs="Times New Roman"/>
        <w:sz w:val="20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2AC9"/>
    <w:multiLevelType w:val="multilevel"/>
    <w:tmpl w:val="5838F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A0D6839"/>
    <w:multiLevelType w:val="hybridMultilevel"/>
    <w:tmpl w:val="5B22A930"/>
    <w:lvl w:ilvl="0" w:tplc="55449E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12703F"/>
    <w:multiLevelType w:val="hybridMultilevel"/>
    <w:tmpl w:val="D628438E"/>
    <w:lvl w:ilvl="0" w:tplc="080A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879129706">
    <w:abstractNumId w:val="1"/>
  </w:num>
  <w:num w:numId="2" w16cid:durableId="7580199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2676561">
    <w:abstractNumId w:val="1"/>
  </w:num>
  <w:num w:numId="4" w16cid:durableId="1477071409">
    <w:abstractNumId w:val="1"/>
  </w:num>
  <w:num w:numId="5" w16cid:durableId="568927688">
    <w:abstractNumId w:val="1"/>
  </w:num>
  <w:num w:numId="6" w16cid:durableId="528840168">
    <w:abstractNumId w:val="1"/>
  </w:num>
  <w:num w:numId="7" w16cid:durableId="1146507233">
    <w:abstractNumId w:val="1"/>
  </w:num>
  <w:num w:numId="8" w16cid:durableId="1552226340">
    <w:abstractNumId w:val="1"/>
  </w:num>
  <w:num w:numId="9" w16cid:durableId="1729959706">
    <w:abstractNumId w:val="1"/>
  </w:num>
  <w:num w:numId="10" w16cid:durableId="83382093">
    <w:abstractNumId w:val="1"/>
  </w:num>
  <w:num w:numId="11" w16cid:durableId="434136699">
    <w:abstractNumId w:val="1"/>
  </w:num>
  <w:num w:numId="12" w16cid:durableId="1955595891">
    <w:abstractNumId w:val="1"/>
  </w:num>
  <w:num w:numId="13" w16cid:durableId="417672950">
    <w:abstractNumId w:val="3"/>
  </w:num>
  <w:num w:numId="14" w16cid:durableId="370156640">
    <w:abstractNumId w:val="2"/>
  </w:num>
  <w:num w:numId="15" w16cid:durableId="859975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76"/>
    <w:rsid w:val="0000082E"/>
    <w:rsid w:val="00060C8E"/>
    <w:rsid w:val="000765E0"/>
    <w:rsid w:val="000D6BC6"/>
    <w:rsid w:val="000E47EA"/>
    <w:rsid w:val="000E72EE"/>
    <w:rsid w:val="001324B0"/>
    <w:rsid w:val="00133224"/>
    <w:rsid w:val="0013349D"/>
    <w:rsid w:val="0013376E"/>
    <w:rsid w:val="00162639"/>
    <w:rsid w:val="00166FF1"/>
    <w:rsid w:val="00171D8B"/>
    <w:rsid w:val="0018582F"/>
    <w:rsid w:val="001A66DB"/>
    <w:rsid w:val="001B6707"/>
    <w:rsid w:val="001C0AB4"/>
    <w:rsid w:val="001D4196"/>
    <w:rsid w:val="001D650A"/>
    <w:rsid w:val="001E3689"/>
    <w:rsid w:val="001E6575"/>
    <w:rsid w:val="00205264"/>
    <w:rsid w:val="00213514"/>
    <w:rsid w:val="00264C17"/>
    <w:rsid w:val="00271765"/>
    <w:rsid w:val="002A1875"/>
    <w:rsid w:val="002D395A"/>
    <w:rsid w:val="003000CB"/>
    <w:rsid w:val="00312640"/>
    <w:rsid w:val="00335167"/>
    <w:rsid w:val="003726CE"/>
    <w:rsid w:val="003A6446"/>
    <w:rsid w:val="003A7263"/>
    <w:rsid w:val="003B203E"/>
    <w:rsid w:val="003C69EC"/>
    <w:rsid w:val="004041D9"/>
    <w:rsid w:val="00451D3F"/>
    <w:rsid w:val="004824D0"/>
    <w:rsid w:val="00564188"/>
    <w:rsid w:val="00587062"/>
    <w:rsid w:val="005F1014"/>
    <w:rsid w:val="005F2B31"/>
    <w:rsid w:val="005F6F7B"/>
    <w:rsid w:val="00630387"/>
    <w:rsid w:val="00671B25"/>
    <w:rsid w:val="006B09CD"/>
    <w:rsid w:val="006C0555"/>
    <w:rsid w:val="00701629"/>
    <w:rsid w:val="00704540"/>
    <w:rsid w:val="00726996"/>
    <w:rsid w:val="008413B0"/>
    <w:rsid w:val="00846434"/>
    <w:rsid w:val="00872A10"/>
    <w:rsid w:val="008863DC"/>
    <w:rsid w:val="00894738"/>
    <w:rsid w:val="00902EAE"/>
    <w:rsid w:val="00910417"/>
    <w:rsid w:val="00943C76"/>
    <w:rsid w:val="00A100AE"/>
    <w:rsid w:val="00A1159F"/>
    <w:rsid w:val="00A2056A"/>
    <w:rsid w:val="00A771D7"/>
    <w:rsid w:val="00AC663B"/>
    <w:rsid w:val="00AC7349"/>
    <w:rsid w:val="00AF2F95"/>
    <w:rsid w:val="00B07F6C"/>
    <w:rsid w:val="00B64BE1"/>
    <w:rsid w:val="00B77705"/>
    <w:rsid w:val="00B80540"/>
    <w:rsid w:val="00CA5CAA"/>
    <w:rsid w:val="00CF2563"/>
    <w:rsid w:val="00D65485"/>
    <w:rsid w:val="00D71F55"/>
    <w:rsid w:val="00D7755F"/>
    <w:rsid w:val="00E94353"/>
    <w:rsid w:val="00EF647E"/>
    <w:rsid w:val="00F16340"/>
    <w:rsid w:val="00F51BE3"/>
    <w:rsid w:val="00F876D1"/>
    <w:rsid w:val="00FA2C87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45C2D"/>
  <w15:chartTrackingRefBased/>
  <w15:docId w15:val="{795AE5DF-A7C7-442C-8CAB-31866A58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numPr>
        <w:ilvl w:val="1"/>
        <w:numId w:val="1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numPr>
        <w:ilvl w:val="2"/>
        <w:numId w:val="1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52525" w:themeColor="text2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ar">
    <w:name w:val="Subtítulo Car"/>
    <w:basedOn w:val="Fuentedeprrafopredeter"/>
    <w:link w:val="Subttulo"/>
    <w:uiPriority w:val="11"/>
    <w:rPr>
      <w:color w:val="5A5A5A" w:themeColor="text1" w:themeTint="A5"/>
      <w:spacing w:val="10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uiPriority w:val="9"/>
    <w:semiHidden/>
    <w:rPr>
      <w:rFonts w:asciiTheme="majorHAnsi" w:eastAsiaTheme="majorEastAsia" w:hAnsiTheme="majorHAnsi" w:cstheme="majorBidi"/>
      <w:color w:val="252525" w:themeColor="text2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character" w:customStyle="1" w:styleId="Ttulo7Car">
    <w:name w:val="Título 7 Car"/>
    <w:basedOn w:val="Fuentedeprrafopredeter"/>
    <w:link w:val="Ttulo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issutil">
    <w:name w:val="Subtle Emphasis"/>
    <w:basedOn w:val="Fuentedeprrafopredeter"/>
    <w:uiPriority w:val="19"/>
    <w:qFormat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Pr>
      <w:b/>
      <w:bCs/>
      <w:i/>
      <w:iCs/>
      <w:caps/>
    </w:rPr>
  </w:style>
  <w:style w:type="character" w:styleId="Textoennegrita">
    <w:name w:val="Strong"/>
    <w:basedOn w:val="Fuentedeprrafopredeter"/>
    <w:uiPriority w:val="22"/>
    <w:qFormat/>
    <w:rPr>
      <w:b/>
      <w:bCs/>
      <w:color w:val="000000" w:themeColor="text1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color w:val="000000" w:themeColor="text1"/>
      <w:shd w:val="clear" w:color="auto" w:fill="F2F2F2" w:themeFill="background1" w:themeFillShade="F2"/>
    </w:rPr>
  </w:style>
  <w:style w:type="character" w:styleId="Referenciasutil">
    <w:name w:val="Subtle Reference"/>
    <w:basedOn w:val="Fuentedeprrafopredeter"/>
    <w:uiPriority w:val="31"/>
    <w:qFormat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u w:val="single"/>
    </w:rPr>
  </w:style>
  <w:style w:type="character" w:styleId="Ttulodellibro">
    <w:name w:val="Book Title"/>
    <w:basedOn w:val="Fuentedeprrafopredeter"/>
    <w:uiPriority w:val="33"/>
    <w:qFormat/>
    <w:rPr>
      <w:b w:val="0"/>
      <w:bCs w:val="0"/>
      <w:smallCaps/>
      <w:spacing w:val="5"/>
    </w:rPr>
  </w:style>
  <w:style w:type="paragraph" w:styleId="Descripci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323232" w:themeColor="text2"/>
      <w:sz w:val="18"/>
      <w:szCs w:val="18"/>
    </w:rPr>
  </w:style>
  <w:style w:type="paragraph" w:styleId="TtuloTDC">
    <w:name w:val="TOC Heading"/>
    <w:basedOn w:val="Ttulo1"/>
    <w:next w:val="Normal"/>
    <w:uiPriority w:val="39"/>
    <w:semiHidden/>
    <w:unhideWhenUsed/>
    <w:qFormat/>
    <w:pPr>
      <w:outlineLvl w:val="9"/>
    </w:pPr>
  </w:style>
  <w:style w:type="paragraph" w:styleId="Sinespaciado">
    <w:name w:val="No Spacing"/>
    <w:uiPriority w:val="1"/>
    <w:qFormat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39"/>
    <w:rsid w:val="00943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D3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395A"/>
  </w:style>
  <w:style w:type="paragraph" w:styleId="Piedepgina">
    <w:name w:val="footer"/>
    <w:basedOn w:val="Normal"/>
    <w:link w:val="PiedepginaCar"/>
    <w:uiPriority w:val="99"/>
    <w:unhideWhenUsed/>
    <w:rsid w:val="002D3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395A"/>
  </w:style>
  <w:style w:type="character" w:styleId="Hipervnculo">
    <w:name w:val="Hyperlink"/>
    <w:basedOn w:val="Fuentedeprrafopredeter"/>
    <w:uiPriority w:val="99"/>
    <w:unhideWhenUsed/>
    <w:rsid w:val="00EF647E"/>
    <w:rPr>
      <w:color w:val="6B9F25" w:themeColor="hyperlink"/>
      <w:u w:val="single"/>
    </w:rPr>
  </w:style>
  <w:style w:type="character" w:customStyle="1" w:styleId="apple-converted-space">
    <w:name w:val="apple-converted-space"/>
    <w:basedOn w:val="Fuentedeprrafopredeter"/>
    <w:rsid w:val="00AF2F95"/>
  </w:style>
  <w:style w:type="paragraph" w:styleId="NormalWeb">
    <w:name w:val="Normal (Web)"/>
    <w:basedOn w:val="Normal"/>
    <w:uiPriority w:val="99"/>
    <w:unhideWhenUsed/>
    <w:rsid w:val="000D6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2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2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0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yra\AppData\Roaming\Microsoft\Templates\Dise&#241;o%20de%20informe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5C070-7FB8-4103-A9DE-193CE2C08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Diseño de informe</Template>
  <TotalTime>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Igarrobo</dc:creator>
  <cp:keywords/>
  <cp:lastModifiedBy>Rosalba Sujo Valenzuela</cp:lastModifiedBy>
  <cp:revision>2</cp:revision>
  <cp:lastPrinted>2017-12-13T00:20:00Z</cp:lastPrinted>
  <dcterms:created xsi:type="dcterms:W3CDTF">2025-12-03T16:54:00Z</dcterms:created>
  <dcterms:modified xsi:type="dcterms:W3CDTF">2025-12-03T16:54:00Z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TC034577159991</vt:lpwstr>
  </property>
</Properties>
</file>